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D4CAC" w14:textId="77777777" w:rsidR="009231A8" w:rsidRDefault="009231A8" w:rsidP="009231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MOLAFYLE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631322B2" w14:textId="77777777" w:rsidR="009231A8" w:rsidRDefault="009231A8" w:rsidP="009231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026FA0D" w14:textId="77777777" w:rsidR="009231A8" w:rsidRDefault="009231A8" w:rsidP="009231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53BA70" w14:textId="77777777" w:rsidR="009231A8" w:rsidRDefault="009231A8" w:rsidP="009231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241BF4" w14:textId="77777777" w:rsidR="009231A8" w:rsidRDefault="009231A8" w:rsidP="009231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1511B22" w14:textId="77777777" w:rsidR="009231A8" w:rsidRDefault="009231A8" w:rsidP="009231A8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7F8AC9BB" w14:textId="77777777" w:rsidR="009231A8" w:rsidRDefault="009231A8" w:rsidP="009231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  (ibid.)</w:t>
      </w:r>
    </w:p>
    <w:p w14:paraId="0A6A0332" w14:textId="77777777" w:rsidR="009231A8" w:rsidRDefault="009231A8" w:rsidP="009231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095D2C" w14:textId="77777777" w:rsidR="009231A8" w:rsidRDefault="009231A8" w:rsidP="009231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4829D1" w14:textId="77777777" w:rsidR="009231A8" w:rsidRDefault="009231A8" w:rsidP="009231A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30 March 2023</w:t>
      </w:r>
    </w:p>
    <w:p w14:paraId="522CA0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C485E" w14:textId="77777777" w:rsidR="009231A8" w:rsidRDefault="009231A8" w:rsidP="009139A6">
      <w:r>
        <w:separator/>
      </w:r>
    </w:p>
  </w:endnote>
  <w:endnote w:type="continuationSeparator" w:id="0">
    <w:p w14:paraId="4EE656C9" w14:textId="77777777" w:rsidR="009231A8" w:rsidRDefault="009231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B56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0D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20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67A95" w14:textId="77777777" w:rsidR="009231A8" w:rsidRDefault="009231A8" w:rsidP="009139A6">
      <w:r>
        <w:separator/>
      </w:r>
    </w:p>
  </w:footnote>
  <w:footnote w:type="continuationSeparator" w:id="0">
    <w:p w14:paraId="7DDDD523" w14:textId="77777777" w:rsidR="009231A8" w:rsidRDefault="009231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D59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EC2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6E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A8"/>
    <w:rsid w:val="000666E0"/>
    <w:rsid w:val="002510B7"/>
    <w:rsid w:val="005C130B"/>
    <w:rsid w:val="00826F5C"/>
    <w:rsid w:val="009139A6"/>
    <w:rsid w:val="009231A8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7BA48"/>
  <w15:chartTrackingRefBased/>
  <w15:docId w15:val="{77C3764A-5E4D-4FEE-BBB3-31BD691C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1A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2023-04-16T20:05:00Z</dcterms:created>
  <dcterms:modified xsi:type="dcterms:W3CDTF">2023-04-16T20:06:00Z</dcterms:modified>
</cp:coreProperties>
</file>